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FC8F0" w14:textId="77777777" w:rsidR="00731460" w:rsidRDefault="00731460" w:rsidP="0073146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COUP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20C822C" w14:textId="77777777" w:rsidR="00731460" w:rsidRDefault="00731460" w:rsidP="0073146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Derby. Yeoman.</w:t>
      </w:r>
    </w:p>
    <w:p w14:paraId="34EA8370" w14:textId="77777777" w:rsidR="00731460" w:rsidRDefault="00731460" w:rsidP="00731460">
      <w:pPr>
        <w:jc w:val="both"/>
        <w:rPr>
          <w:rFonts w:ascii="Times New Roman" w:hAnsi="Times New Roman" w:cs="Times New Roman"/>
        </w:rPr>
      </w:pPr>
    </w:p>
    <w:p w14:paraId="23C13509" w14:textId="77777777" w:rsidR="00731460" w:rsidRDefault="00731460" w:rsidP="00731460">
      <w:pPr>
        <w:jc w:val="both"/>
        <w:rPr>
          <w:rFonts w:ascii="Times New Roman" w:hAnsi="Times New Roman" w:cs="Times New Roman"/>
        </w:rPr>
      </w:pPr>
    </w:p>
    <w:p w14:paraId="461C607A" w14:textId="77777777" w:rsidR="00731460" w:rsidRDefault="00731460" w:rsidP="0073146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Robert Markham(q.v.) brought a plaint of debt against him and</w:t>
      </w:r>
    </w:p>
    <w:p w14:paraId="49AE09BA" w14:textId="77777777" w:rsidR="00731460" w:rsidRDefault="00731460" w:rsidP="0073146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Saperton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Sapperton</w:t>
      </w:r>
      <w:proofErr w:type="spellEnd"/>
      <w:r>
        <w:rPr>
          <w:rFonts w:ascii="Times New Roman" w:hAnsi="Times New Roman" w:cs="Times New Roman"/>
        </w:rPr>
        <w:t>(q.v.).</w:t>
      </w:r>
    </w:p>
    <w:p w14:paraId="34B80381" w14:textId="77777777" w:rsidR="00731460" w:rsidRDefault="00731460" w:rsidP="0073146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26B4B06" w14:textId="77777777" w:rsidR="00731460" w:rsidRDefault="00731460" w:rsidP="00731460">
      <w:pPr>
        <w:jc w:val="both"/>
        <w:rPr>
          <w:rFonts w:ascii="Times New Roman" w:hAnsi="Times New Roman" w:cs="Times New Roman"/>
        </w:rPr>
      </w:pPr>
    </w:p>
    <w:p w14:paraId="3929F2E2" w14:textId="77777777" w:rsidR="00731460" w:rsidRDefault="00731460" w:rsidP="00731460">
      <w:pPr>
        <w:jc w:val="both"/>
        <w:rPr>
          <w:rFonts w:ascii="Times New Roman" w:hAnsi="Times New Roman" w:cs="Times New Roman"/>
        </w:rPr>
      </w:pPr>
    </w:p>
    <w:p w14:paraId="19578971" w14:textId="77777777" w:rsidR="00731460" w:rsidRDefault="00731460" w:rsidP="0073146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April 2018</w:t>
      </w:r>
    </w:p>
    <w:p w14:paraId="5316C311" w14:textId="77777777" w:rsidR="006B2F86" w:rsidRPr="00E71FC3" w:rsidRDefault="007314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D7F60" w14:textId="77777777" w:rsidR="00731460" w:rsidRDefault="00731460" w:rsidP="00E71FC3">
      <w:r>
        <w:separator/>
      </w:r>
    </w:p>
  </w:endnote>
  <w:endnote w:type="continuationSeparator" w:id="0">
    <w:p w14:paraId="2A8B7364" w14:textId="77777777" w:rsidR="00731460" w:rsidRDefault="0073146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EE5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65717" w14:textId="77777777" w:rsidR="00731460" w:rsidRDefault="00731460" w:rsidP="00E71FC3">
      <w:r>
        <w:separator/>
      </w:r>
    </w:p>
  </w:footnote>
  <w:footnote w:type="continuationSeparator" w:id="0">
    <w:p w14:paraId="2CBA5AF7" w14:textId="77777777" w:rsidR="00731460" w:rsidRDefault="0073146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460"/>
    <w:rsid w:val="001A7C09"/>
    <w:rsid w:val="00577BD5"/>
    <w:rsid w:val="00656CBA"/>
    <w:rsid w:val="006A1F77"/>
    <w:rsid w:val="0073146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B4242"/>
  <w15:chartTrackingRefBased/>
  <w15:docId w15:val="{82E8499A-45C7-4091-83FB-5DB204D81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146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314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2018-04-11T19:27:00Z</dcterms:created>
  <dcterms:modified xsi:type="dcterms:W3CDTF">2018-04-11T19:28:00Z</dcterms:modified>
</cp:coreProperties>
</file>